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5B0" w:rsidRDefault="00AA15B0"/>
    <w:p w:rsidR="00AA15B0" w:rsidRPr="00E771D3" w:rsidRDefault="00AA15B0" w:rsidP="001975F6">
      <w:pPr>
        <w:spacing w:line="240" w:lineRule="auto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771D3">
        <w:rPr>
          <w:sz w:val="20"/>
          <w:szCs w:val="20"/>
        </w:rPr>
        <w:t xml:space="preserve">Приложение1 к Порядку обеспечения питанием                                                                            </w:t>
      </w:r>
    </w:p>
    <w:p w:rsidR="00AA15B0" w:rsidRPr="00E771D3" w:rsidRDefault="00AA15B0" w:rsidP="001975F6">
      <w:pPr>
        <w:spacing w:line="240" w:lineRule="auto"/>
        <w:ind w:left="5245"/>
        <w:rPr>
          <w:sz w:val="20"/>
          <w:szCs w:val="20"/>
        </w:rPr>
      </w:pPr>
      <w:r w:rsidRPr="00E771D3">
        <w:rPr>
          <w:sz w:val="20"/>
          <w:szCs w:val="20"/>
        </w:rPr>
        <w:t>обучающихся муниципальных общеобразовательных                                                                                                                                                                         учреждений</w:t>
      </w:r>
      <w:r>
        <w:rPr>
          <w:sz w:val="20"/>
          <w:szCs w:val="20"/>
        </w:rPr>
        <w:t xml:space="preserve"> </w:t>
      </w:r>
      <w:r w:rsidRPr="00E771D3">
        <w:rPr>
          <w:sz w:val="20"/>
          <w:szCs w:val="20"/>
        </w:rPr>
        <w:t>Унечского</w:t>
      </w:r>
      <w:r>
        <w:rPr>
          <w:sz w:val="20"/>
          <w:szCs w:val="20"/>
        </w:rPr>
        <w:t xml:space="preserve"> </w:t>
      </w:r>
      <w:r w:rsidRPr="00E771D3">
        <w:rPr>
          <w:sz w:val="20"/>
          <w:szCs w:val="20"/>
        </w:rPr>
        <w:t>муниципального района</w:t>
      </w:r>
    </w:p>
    <w:p w:rsidR="00AA15B0" w:rsidRPr="00E771D3" w:rsidRDefault="00AA15B0">
      <w:pPr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5"/>
        <w:gridCol w:w="396"/>
        <w:gridCol w:w="1190"/>
        <w:gridCol w:w="1076"/>
        <w:gridCol w:w="340"/>
        <w:gridCol w:w="340"/>
        <w:gridCol w:w="1530"/>
        <w:gridCol w:w="340"/>
      </w:tblGrid>
      <w:tr w:rsidR="00AA15B0" w:rsidRPr="00684AEA">
        <w:tc>
          <w:tcPr>
            <w:tcW w:w="9067" w:type="dxa"/>
            <w:gridSpan w:val="8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ЗАЯВЛЕНИЕ</w:t>
            </w:r>
          </w:p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о замене бесплатного двухразового питания обучающемуся с ограниченными возможностями здоровья, обучение которого организовано федеральной государственной образовательной организацией, находящейся в ведении Министерства просвещения Российской Федерации, на дому, денежной компенсацией</w:t>
            </w:r>
          </w:p>
        </w:tc>
        <w:bookmarkStart w:id="0" w:name="_GoBack"/>
        <w:bookmarkEnd w:id="0"/>
      </w:tr>
      <w:tr w:rsidR="00AA15B0" w:rsidRPr="00684AEA">
        <w:tc>
          <w:tcPr>
            <w:tcW w:w="9067" w:type="dxa"/>
            <w:gridSpan w:val="8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Руководителю</w:t>
            </w:r>
          </w:p>
        </w:tc>
        <w:tc>
          <w:tcPr>
            <w:tcW w:w="3626" w:type="dxa"/>
            <w:gridSpan w:val="5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626" w:type="dxa"/>
            <w:gridSpan w:val="5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684AEA">
              <w:rPr>
                <w:sz w:val="16"/>
                <w:szCs w:val="16"/>
              </w:rPr>
              <w:t>(наименование образовательной организации)</w:t>
            </w: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от</w:t>
            </w:r>
          </w:p>
        </w:tc>
        <w:tc>
          <w:tcPr>
            <w:tcW w:w="4816" w:type="dxa"/>
            <w:gridSpan w:val="6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96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816" w:type="dxa"/>
            <w:gridSpan w:val="6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684AEA">
              <w:rPr>
                <w:sz w:val="16"/>
                <w:szCs w:val="16"/>
              </w:rPr>
              <w:t>(фамилия, имя, отчество (при наличии) (полностью)</w:t>
            </w: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684AEA">
              <w:rPr>
                <w:sz w:val="16"/>
                <w:szCs w:val="16"/>
              </w:rPr>
              <w:t>совершеннолетнего обучающегося или родителя</w:t>
            </w: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872" w:type="dxa"/>
            <w:gridSpan w:val="6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40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,</w:t>
            </w: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684AEA">
              <w:rPr>
                <w:sz w:val="16"/>
                <w:szCs w:val="16"/>
              </w:rPr>
              <w:t>(законного представителя) обучающегося)</w:t>
            </w: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002" w:type="dxa"/>
            <w:gridSpan w:val="4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проживающего по адресу:</w:t>
            </w: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002" w:type="dxa"/>
            <w:gridSpan w:val="4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(индекс, адрес)</w:t>
            </w: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212" w:type="dxa"/>
            <w:gridSpan w:val="7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  <w:vMerge w:val="restart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Паспорт:</w:t>
            </w: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N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  <w:vMerge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серия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70" w:type="dxa"/>
            <w:gridSpan w:val="2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Дата выдачи:</w:t>
            </w:r>
          </w:p>
        </w:tc>
        <w:tc>
          <w:tcPr>
            <w:tcW w:w="3626" w:type="dxa"/>
            <w:gridSpan w:val="5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3855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86" w:type="dxa"/>
            <w:gridSpan w:val="2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Кем выдан: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A15B0" w:rsidRPr="00684AEA" w:rsidRDefault="00AA15B0" w:rsidP="00684AE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AA15B0" w:rsidRPr="00684AEA">
        <w:tc>
          <w:tcPr>
            <w:tcW w:w="9071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 xml:space="preserve">Прошу заменить в соответствии с </w:t>
            </w:r>
            <w:hyperlink r:id="rId4" w:history="1">
              <w:r w:rsidRPr="00684AEA">
                <w:rPr>
                  <w:color w:val="0000FF"/>
                  <w:sz w:val="20"/>
                  <w:szCs w:val="20"/>
                </w:rPr>
                <w:t>частями 7</w:t>
              </w:r>
            </w:hyperlink>
            <w:r w:rsidRPr="00684AEA">
              <w:rPr>
                <w:sz w:val="20"/>
                <w:szCs w:val="20"/>
              </w:rPr>
              <w:t xml:space="preserve">, </w:t>
            </w:r>
            <w:hyperlink r:id="rId5" w:history="1">
              <w:r w:rsidRPr="00684AEA">
                <w:rPr>
                  <w:color w:val="0000FF"/>
                  <w:sz w:val="20"/>
                  <w:szCs w:val="20"/>
                </w:rPr>
                <w:t>7.1</w:t>
              </w:r>
            </w:hyperlink>
            <w:r w:rsidRPr="00684AEA">
              <w:rPr>
                <w:sz w:val="20"/>
                <w:szCs w:val="20"/>
              </w:rPr>
              <w:t xml:space="preserve">, </w:t>
            </w:r>
            <w:hyperlink r:id="rId6" w:history="1">
              <w:r w:rsidRPr="00684AEA">
                <w:rPr>
                  <w:color w:val="0000FF"/>
                  <w:sz w:val="20"/>
                  <w:szCs w:val="20"/>
                </w:rPr>
                <w:t>7.2 статьи 79</w:t>
              </w:r>
            </w:hyperlink>
            <w:r w:rsidRPr="00684AEA">
              <w:rPr>
                <w:sz w:val="20"/>
                <w:szCs w:val="20"/>
              </w:rPr>
              <w:t xml:space="preserve"> Федерального закона от 29 декабря 2012 г. N 273-ФЗ "Об образовании в Российской Федерации" бесплатное двухразовое питание денежной компенсацией</w:t>
            </w:r>
          </w:p>
        </w:tc>
      </w:tr>
      <w:tr w:rsidR="00AA15B0" w:rsidRPr="00684AEA"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9071" w:type="dxa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16"/>
                <w:szCs w:val="16"/>
              </w:rPr>
            </w:pPr>
            <w:r w:rsidRPr="00684AEA">
              <w:rPr>
                <w:sz w:val="16"/>
                <w:szCs w:val="16"/>
              </w:rPr>
              <w:t>(фамилия, имя, отчество (при наличии)</w:t>
            </w:r>
          </w:p>
        </w:tc>
      </w:tr>
      <w:tr w:rsidR="00AA15B0" w:rsidRPr="00684AEA">
        <w:tc>
          <w:tcPr>
            <w:tcW w:w="9071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обучающемуся ____ класса (группы), на период с ___________ по ___________, дата рождения: _______________, свидетельство о рождении/паспорт: серия ______ N _____________, место регистрации (проживания):</w:t>
            </w:r>
          </w:p>
        </w:tc>
      </w:tr>
      <w:tr w:rsidR="00AA15B0" w:rsidRPr="00684AEA">
        <w:tc>
          <w:tcPr>
            <w:tcW w:w="9071" w:type="dxa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9071" w:type="dxa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в связи с тем, что обучающийся относится к категории обучающихся с ограниченными возможностями здоровья, обучение которых организовано федеральной государственной образовательной организацией, находящейся в ведении Министерства просвещения Российской Федерации, на дому.</w:t>
            </w:r>
          </w:p>
        </w:tc>
      </w:tr>
      <w:tr w:rsidR="00AA15B0" w:rsidRPr="00684AEA">
        <w:tc>
          <w:tcPr>
            <w:tcW w:w="9071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Родитель (законный представитель) обучающегося проинформирован, что в случае изменения обстоятельств, влияющих на замену бесплатного двухразового питания денежной компенсацией, обязуется в течение пяти дней письменно проинформировать образовательную организацию о произошедших изменениях.</w:t>
            </w:r>
          </w:p>
        </w:tc>
      </w:tr>
    </w:tbl>
    <w:p w:rsidR="00AA15B0" w:rsidRPr="00684AEA" w:rsidRDefault="00AA15B0" w:rsidP="00684AE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3231"/>
        <w:gridCol w:w="1417"/>
      </w:tblGrid>
      <w:tr w:rsidR="00AA15B0" w:rsidRPr="00684AEA">
        <w:tc>
          <w:tcPr>
            <w:tcW w:w="4422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4422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(подпись)</w:t>
            </w:r>
          </w:p>
        </w:tc>
        <w:tc>
          <w:tcPr>
            <w:tcW w:w="1417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A15B0" w:rsidRPr="00684AEA" w:rsidRDefault="00AA15B0" w:rsidP="00684AE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33"/>
        <w:gridCol w:w="2459"/>
      </w:tblGrid>
      <w:tr w:rsidR="00AA15B0" w:rsidRPr="00684AEA">
        <w:tc>
          <w:tcPr>
            <w:tcW w:w="9092" w:type="dxa"/>
            <w:gridSpan w:val="2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Согласен на обработку моих персональных данных и персональных данных моего ребенка, указанных в заявлении и представленных документах.</w:t>
            </w:r>
          </w:p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ind w:firstLine="283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Прошу перечислять компенсационную выплату на мой расчетный счет N</w:t>
            </w:r>
          </w:p>
        </w:tc>
      </w:tr>
      <w:tr w:rsidR="00AA15B0" w:rsidRPr="00684AEA">
        <w:tc>
          <w:tcPr>
            <w:tcW w:w="9092" w:type="dxa"/>
            <w:gridSpan w:val="2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9092" w:type="dxa"/>
            <w:gridSpan w:val="2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в банковском учреждении ___________________________________________________</w:t>
            </w:r>
          </w:p>
        </w:tc>
      </w:tr>
      <w:tr w:rsidR="00AA15B0" w:rsidRPr="00684AEA">
        <w:tc>
          <w:tcPr>
            <w:tcW w:w="6633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ИНН ______________ БИК ______________ КПП __________.</w:t>
            </w:r>
          </w:p>
        </w:tc>
        <w:tc>
          <w:tcPr>
            <w:tcW w:w="2459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6633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(реквизиты банковского учреждения)</w:t>
            </w:r>
          </w:p>
        </w:tc>
        <w:tc>
          <w:tcPr>
            <w:tcW w:w="2459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AA15B0" w:rsidRPr="00684AEA" w:rsidRDefault="00AA15B0" w:rsidP="00684AEA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0"/>
          <w:szCs w:val="20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3231"/>
        <w:gridCol w:w="1417"/>
      </w:tblGrid>
      <w:tr w:rsidR="00AA15B0" w:rsidRPr="00684AEA">
        <w:tc>
          <w:tcPr>
            <w:tcW w:w="4422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4422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(подпись)</w:t>
            </w:r>
          </w:p>
        </w:tc>
        <w:tc>
          <w:tcPr>
            <w:tcW w:w="1417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4422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AA15B0" w:rsidRPr="00684AEA">
        <w:tc>
          <w:tcPr>
            <w:tcW w:w="4422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231" w:type="dxa"/>
            <w:tcBorders>
              <w:top w:val="single" w:sz="4" w:space="0" w:color="auto"/>
            </w:tcBorders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 w:rsidRPr="00684AEA">
              <w:rPr>
                <w:sz w:val="20"/>
                <w:szCs w:val="20"/>
              </w:rPr>
              <w:t>(дата)</w:t>
            </w:r>
          </w:p>
        </w:tc>
        <w:tc>
          <w:tcPr>
            <w:tcW w:w="1417" w:type="dxa"/>
          </w:tcPr>
          <w:p w:rsidR="00AA15B0" w:rsidRPr="00684AEA" w:rsidRDefault="00AA15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AA15B0" w:rsidRPr="00684AEA" w:rsidRDefault="00AA15B0" w:rsidP="00E771D3">
      <w:pPr>
        <w:ind w:left="5103"/>
        <w:rPr>
          <w:sz w:val="20"/>
          <w:szCs w:val="20"/>
        </w:rPr>
      </w:pPr>
    </w:p>
    <w:p w:rsidR="00AA15B0" w:rsidRPr="00684AEA" w:rsidRDefault="00AA15B0" w:rsidP="00E771D3">
      <w:pPr>
        <w:ind w:left="5103"/>
        <w:rPr>
          <w:sz w:val="20"/>
          <w:szCs w:val="20"/>
        </w:rPr>
      </w:pPr>
    </w:p>
    <w:p w:rsidR="00AA15B0" w:rsidRPr="00684AEA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p w:rsidR="00AA15B0" w:rsidRDefault="00AA15B0" w:rsidP="00E771D3">
      <w:pPr>
        <w:ind w:left="5103"/>
        <w:rPr>
          <w:sz w:val="20"/>
          <w:szCs w:val="20"/>
        </w:rPr>
      </w:pPr>
    </w:p>
    <w:sectPr w:rsidR="00AA15B0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864"/>
    <w:rsid w:val="000279C7"/>
    <w:rsid w:val="00190869"/>
    <w:rsid w:val="001975F6"/>
    <w:rsid w:val="00380EFA"/>
    <w:rsid w:val="00503C0E"/>
    <w:rsid w:val="005114BE"/>
    <w:rsid w:val="005A1864"/>
    <w:rsid w:val="00684AEA"/>
    <w:rsid w:val="00817FCC"/>
    <w:rsid w:val="008D224B"/>
    <w:rsid w:val="00A54927"/>
    <w:rsid w:val="00AA15B0"/>
    <w:rsid w:val="00B10755"/>
    <w:rsid w:val="00B52129"/>
    <w:rsid w:val="00C14927"/>
    <w:rsid w:val="00D44DCA"/>
    <w:rsid w:val="00DC35FF"/>
    <w:rsid w:val="00DD5FAA"/>
    <w:rsid w:val="00E63AD8"/>
    <w:rsid w:val="00E771D3"/>
    <w:rsid w:val="00EC5D04"/>
    <w:rsid w:val="00F4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755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53&amp;dst=737" TargetMode="External"/><Relationship Id="rId5" Type="http://schemas.openxmlformats.org/officeDocument/2006/relationships/hyperlink" Target="https://login.consultant.ru/link/?req=doc&amp;base=LAW&amp;n=511253&amp;dst=736" TargetMode="External"/><Relationship Id="rId4" Type="http://schemas.openxmlformats.org/officeDocument/2006/relationships/hyperlink" Target="https://login.consultant.ru/link/?req=doc&amp;base=LAW&amp;n=511253&amp;dst=7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405</Words>
  <Characters>2313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12</cp:revision>
  <dcterms:created xsi:type="dcterms:W3CDTF">2025-02-27T14:47:00Z</dcterms:created>
  <dcterms:modified xsi:type="dcterms:W3CDTF">2025-09-18T07:37:00Z</dcterms:modified>
</cp:coreProperties>
</file>